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33A61" w:rsidRPr="005C382E" w:rsidRDefault="003427EC" w:rsidP="003427EC">
      <w:pPr>
        <w:ind w:left="-993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4" type="#_x0000_t75" style="width:536.35pt;height:509.9pt">
            <v:imagedata r:id="rId4" o:title="speelveld4"/>
          </v:shape>
        </w:pict>
      </w:r>
      <w:r>
        <w:pict>
          <v:shape id="_x0000_i1032" type="#_x0000_t75" style="width:536.35pt;height:511.35pt">
            <v:imagedata r:id="rId5" o:title="speelveld3"/>
          </v:shape>
        </w:pict>
      </w:r>
      <w:r>
        <w:pict>
          <v:shape id="_x0000_i1030" type="#_x0000_t75" style="width:534.85pt;height:505.45pt">
            <v:imagedata r:id="rId6" o:title="speelveld2"/>
          </v:shape>
        </w:pict>
      </w:r>
      <w:r>
        <w:pict>
          <v:shape id="_x0000_i1042" type="#_x0000_t75" style="width:537.8pt;height:509.9pt">
            <v:imagedata r:id="rId7" o:title="speelveld1"/>
          </v:shape>
        </w:pict>
      </w:r>
      <w:bookmarkStart w:id="0" w:name="_GoBack"/>
      <w:bookmarkEnd w:id="0"/>
    </w:p>
    <w:sectPr w:rsidR="00A33A61" w:rsidRPr="005C382E" w:rsidSect="003427EC">
      <w:pgSz w:w="11906" w:h="16838"/>
      <w:pgMar w:top="142" w:right="707" w:bottom="28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val="fullPage" w:percent="51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382E"/>
    <w:rsid w:val="000F68B4"/>
    <w:rsid w:val="003427EC"/>
    <w:rsid w:val="005B34FF"/>
    <w:rsid w:val="005C38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5:chartTrackingRefBased/>
  <w15:docId w15:val="{4F47CC5E-DBDC-44F8-B276-A5B8FC45A8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Ballontekst">
    <w:name w:val="Balloon Text"/>
    <w:basedOn w:val="Standaard"/>
    <w:link w:val="BallontekstChar"/>
    <w:uiPriority w:val="99"/>
    <w:semiHidden/>
    <w:unhideWhenUsed/>
    <w:rsid w:val="005C382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5C382E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662361D5</Template>
  <TotalTime>11</TotalTime>
  <Pages>4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CSG Liudger</Company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Fedde Kortstra</dc:creator>
  <cp:keywords/>
  <dc:description/>
  <cp:lastModifiedBy>Fedde Kortstra</cp:lastModifiedBy>
  <cp:revision>1</cp:revision>
  <cp:lastPrinted>2018-10-17T07:19:00Z</cp:lastPrinted>
  <dcterms:created xsi:type="dcterms:W3CDTF">2018-10-17T07:17:00Z</dcterms:created>
  <dcterms:modified xsi:type="dcterms:W3CDTF">2018-10-17T07:30:00Z</dcterms:modified>
</cp:coreProperties>
</file>